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1AF461A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D558F8" w:rsidRPr="00D558F8">
        <w:rPr>
          <w:rFonts w:cstheme="minorHAnsi"/>
          <w:bCs/>
          <w:i/>
          <w:color w:val="002060"/>
          <w:u w:val="single"/>
        </w:rPr>
        <w:t>Wykonanie dokumentacji projektowej i robót budowlanych w branży elektroenergetycznej na terenie działania OŁD w RE Bełchatów oraz RE Piotrków Trybunalski w podziale na 6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D558F8">
        <w:rPr>
          <w:rFonts w:cstheme="minorHAnsi"/>
          <w:b/>
        </w:rPr>
        <w:t>368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A2CE465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E25F2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D558F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368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0E6501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AC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558F8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POST/DYS/OLD/GZ/01368/2026                        </dmsv2SWPP2ObjectNumber>
    <dmsv2SWPP2SumMD5 xmlns="http://schemas.microsoft.com/sharepoint/v3">00e94d3084fc93ccb42c158eb571a4fb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24920021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FJ3FSM7XJ42E-819859022-10181</_dlc_DocId>
    <_dlc_DocIdUrl xmlns="a19cb1c7-c5c7-46d4-85ae-d83685407bba">
      <Url>https://swpp2.dms.gkpge.pl/sites/43/_layouts/15/DocIdRedir.aspx?ID=FJ3FSM7XJ42E-819859022-10181</Url>
      <Description>FJ3FSM7XJ42E-819859022-10181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C114C0-4A35-4CCE-96E0-E12F597B3CFD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297C8AB6-B37C-4837-8C34-B6A297BDF26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16</cp:revision>
  <cp:lastPrinted>2024-07-15T11:21:00Z</cp:lastPrinted>
  <dcterms:created xsi:type="dcterms:W3CDTF">2025-11-25T07:33:00Z</dcterms:created>
  <dcterms:modified xsi:type="dcterms:W3CDTF">2026-04-13T14:13:00Z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f780c855-9cf5-4fd6-b7f5-5e3430172570</vt:lpwstr>
  </property>
</Properties>
</file>